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D89" w:rsidRDefault="007E0D89" w:rsidP="0035465F">
      <w:pPr>
        <w:jc w:val="center"/>
      </w:pPr>
      <w:r>
        <w:t>СОВЕТ ДЕПУТАТОВ</w:t>
      </w:r>
    </w:p>
    <w:p w:rsidR="007E0D89" w:rsidRDefault="007E0D89" w:rsidP="00F14014">
      <w:pPr>
        <w:jc w:val="center"/>
      </w:pPr>
      <w:r>
        <w:t>КОЗИХИНСКОГО СЕЛЬСОВЕТА  ОРДЫНСКОГО РАЙОНА</w:t>
      </w:r>
    </w:p>
    <w:p w:rsidR="007E0D89" w:rsidRDefault="007E0D89" w:rsidP="00F14014">
      <w:pPr>
        <w:jc w:val="center"/>
      </w:pPr>
      <w:r>
        <w:t>НОВОСИБИРСКОЙ ОБЛАСТИ</w:t>
      </w:r>
    </w:p>
    <w:p w:rsidR="007E0D89" w:rsidRDefault="007E0D89" w:rsidP="00F14014">
      <w:pPr>
        <w:jc w:val="center"/>
        <w:rPr>
          <w:bCs/>
        </w:rPr>
      </w:pPr>
      <w:r w:rsidRPr="00913005">
        <w:rPr>
          <w:bCs/>
        </w:rPr>
        <w:t>пятого созыва</w:t>
      </w:r>
    </w:p>
    <w:p w:rsidR="007E0D89" w:rsidRPr="00913005" w:rsidRDefault="007E0D89" w:rsidP="00F14014">
      <w:pPr>
        <w:jc w:val="center"/>
        <w:rPr>
          <w:bCs/>
        </w:rPr>
      </w:pPr>
    </w:p>
    <w:p w:rsidR="007E0D89" w:rsidRPr="00913005" w:rsidRDefault="007E0D89" w:rsidP="00F14014">
      <w:pPr>
        <w:jc w:val="center"/>
      </w:pPr>
      <w:r w:rsidRPr="00913005">
        <w:rPr>
          <w:bCs/>
        </w:rPr>
        <w:t>РЕШЕНИЕ</w:t>
      </w:r>
      <w:r w:rsidRPr="00913005">
        <w:rPr>
          <w:bCs/>
        </w:rPr>
        <w:br/>
        <w:t>(</w:t>
      </w:r>
      <w:r>
        <w:rPr>
          <w:bCs/>
        </w:rPr>
        <w:t>тридцать четвертой очередной</w:t>
      </w:r>
      <w:r w:rsidRPr="00913005">
        <w:rPr>
          <w:bCs/>
        </w:rPr>
        <w:t xml:space="preserve"> </w:t>
      </w:r>
      <w:r>
        <w:rPr>
          <w:bCs/>
        </w:rPr>
        <w:t>сессии</w:t>
      </w:r>
      <w:r w:rsidRPr="00913005">
        <w:rPr>
          <w:bCs/>
        </w:rPr>
        <w:t>)</w:t>
      </w:r>
    </w:p>
    <w:p w:rsidR="007E0D89" w:rsidRPr="00913005" w:rsidRDefault="007E0D89" w:rsidP="00F14014"/>
    <w:p w:rsidR="007E0D89" w:rsidRPr="00913005" w:rsidRDefault="007E0D89" w:rsidP="00F14014"/>
    <w:p w:rsidR="007E0D89" w:rsidRPr="00913005" w:rsidRDefault="007E0D89" w:rsidP="00F14014">
      <w:r w:rsidRPr="00913005">
        <w:t xml:space="preserve">от </w:t>
      </w:r>
      <w:r>
        <w:t xml:space="preserve">« 12 » апреля  </w:t>
      </w:r>
      <w:r w:rsidRPr="00913005">
        <w:t xml:space="preserve">2019г.                                               </w:t>
      </w:r>
      <w:r>
        <w:t xml:space="preserve">                        № 34/3</w:t>
      </w:r>
    </w:p>
    <w:p w:rsidR="007E0D89" w:rsidRPr="00913005" w:rsidRDefault="007E0D89" w:rsidP="00F14014"/>
    <w:p w:rsidR="007E0D89" w:rsidRPr="00913005" w:rsidRDefault="007E0D89" w:rsidP="00F14014">
      <w:pPr>
        <w:jc w:val="center"/>
      </w:pPr>
      <w:r w:rsidRPr="00913005">
        <w:t>с.</w:t>
      </w:r>
      <w:r>
        <w:t xml:space="preserve"> </w:t>
      </w:r>
      <w:r w:rsidRPr="00913005">
        <w:t>Козиха</w:t>
      </w:r>
    </w:p>
    <w:p w:rsidR="007E0D89" w:rsidRDefault="007E0D89" w:rsidP="00F14014"/>
    <w:p w:rsidR="007E0D89" w:rsidRPr="00687839" w:rsidRDefault="007E0D89" w:rsidP="004C628E">
      <w:pPr>
        <w:pStyle w:val="BodyText"/>
        <w:widowControl w:val="0"/>
        <w:jc w:val="center"/>
        <w:rPr>
          <w:spacing w:val="-9"/>
          <w:szCs w:val="28"/>
        </w:rPr>
      </w:pPr>
      <w:r w:rsidRPr="00687839">
        <w:rPr>
          <w:spacing w:val="-9"/>
          <w:szCs w:val="28"/>
        </w:rPr>
        <w:t xml:space="preserve">О внесении изменений в  решение 29 сессии Совета депутатов Козихинского сельсовета Ордынского района Новосибирской области от 21.12.2018г. № 29/1 </w:t>
      </w:r>
    </w:p>
    <w:p w:rsidR="007E0D89" w:rsidRPr="00687839" w:rsidRDefault="007E0D89" w:rsidP="004C628E">
      <w:pPr>
        <w:pStyle w:val="BodyText"/>
        <w:widowControl w:val="0"/>
        <w:jc w:val="center"/>
        <w:rPr>
          <w:szCs w:val="28"/>
        </w:rPr>
      </w:pPr>
      <w:r w:rsidRPr="00687839">
        <w:rPr>
          <w:spacing w:val="-9"/>
          <w:szCs w:val="28"/>
        </w:rPr>
        <w:t>«</w:t>
      </w:r>
      <w:r w:rsidRPr="00687839">
        <w:rPr>
          <w:szCs w:val="28"/>
        </w:rPr>
        <w:t>О бюджете  Козихинского сельсовета Ордынского района Новосибирской области на 2019 год и  плановый период</w:t>
      </w:r>
    </w:p>
    <w:p w:rsidR="007E0D89" w:rsidRPr="00687839" w:rsidRDefault="007E0D89" w:rsidP="004C628E">
      <w:pPr>
        <w:pStyle w:val="BodyText"/>
        <w:widowControl w:val="0"/>
        <w:jc w:val="center"/>
        <w:rPr>
          <w:szCs w:val="28"/>
        </w:rPr>
      </w:pPr>
      <w:r w:rsidRPr="00687839">
        <w:rPr>
          <w:szCs w:val="28"/>
        </w:rPr>
        <w:t>2020 и 2021 годов»</w:t>
      </w:r>
    </w:p>
    <w:p w:rsidR="007E0D89" w:rsidRPr="00687839" w:rsidRDefault="007E0D89" w:rsidP="004C628E">
      <w:pPr>
        <w:jc w:val="center"/>
      </w:pPr>
      <w:r w:rsidRPr="00687839">
        <w:t xml:space="preserve">                                                        </w:t>
      </w:r>
    </w:p>
    <w:p w:rsidR="007E0D89" w:rsidRDefault="007E0D89" w:rsidP="004C628E">
      <w:pPr>
        <w:jc w:val="both"/>
        <w:rPr>
          <w:color w:val="000000"/>
          <w:spacing w:val="-3"/>
          <w:w w:val="103"/>
        </w:rPr>
      </w:pPr>
      <w:r>
        <w:rPr>
          <w:color w:val="000000"/>
          <w:spacing w:val="-8"/>
          <w:w w:val="103"/>
        </w:rPr>
        <w:t xml:space="preserve">  В соответствии </w:t>
      </w:r>
      <w:r>
        <w:rPr>
          <w:color w:val="000000"/>
          <w:spacing w:val="4"/>
          <w:w w:val="103"/>
        </w:rPr>
        <w:t xml:space="preserve">с Федеральным законом от 21.12.2001 года №178-ФЗ «О приватизации государственного и муниципального имущества», Положением «О порядке приватизации муниципального имущества Козихинского сельсовета Ордынского района Новосибирской области», утвержденным решением 33 сессии Совета депутатов пятого созыва Козихинского сельсовета Ордынского района Новосибирской области от </w:t>
      </w:r>
      <w:r w:rsidRPr="000203A7">
        <w:rPr>
          <w:color w:val="000000"/>
          <w:spacing w:val="4"/>
          <w:w w:val="103"/>
        </w:rPr>
        <w:t>01.03.2019г. № 33/2</w:t>
      </w:r>
      <w:r w:rsidRPr="000203A7">
        <w:rPr>
          <w:color w:val="000000"/>
          <w:spacing w:val="-3"/>
          <w:w w:val="103"/>
        </w:rPr>
        <w:t>,</w:t>
      </w:r>
      <w:r>
        <w:rPr>
          <w:color w:val="000000"/>
          <w:spacing w:val="-3"/>
          <w:w w:val="103"/>
        </w:rPr>
        <w:t xml:space="preserve"> Совет депутатов Козихинского сельсовета Ордынского района Новосибирской области</w:t>
      </w:r>
    </w:p>
    <w:p w:rsidR="007E0D89" w:rsidRDefault="007E0D89" w:rsidP="004C628E">
      <w:pPr>
        <w:jc w:val="both"/>
        <w:rPr>
          <w:color w:val="000000"/>
          <w:spacing w:val="-3"/>
          <w:w w:val="103"/>
        </w:rPr>
      </w:pPr>
      <w:r>
        <w:rPr>
          <w:color w:val="000000"/>
          <w:spacing w:val="-3"/>
          <w:w w:val="103"/>
        </w:rPr>
        <w:t>РЕШИЛ:</w:t>
      </w:r>
    </w:p>
    <w:p w:rsidR="007E0D89" w:rsidRPr="0041225B" w:rsidRDefault="007E0D89" w:rsidP="004B448B">
      <w:pPr>
        <w:pStyle w:val="BodyText"/>
        <w:widowControl w:val="0"/>
        <w:numPr>
          <w:ilvl w:val="0"/>
          <w:numId w:val="5"/>
        </w:numPr>
        <w:tabs>
          <w:tab w:val="left" w:pos="900"/>
        </w:tabs>
        <w:ind w:left="0" w:firstLine="360"/>
        <w:rPr>
          <w:szCs w:val="28"/>
        </w:rPr>
      </w:pPr>
      <w:r w:rsidRPr="0041225B">
        <w:rPr>
          <w:spacing w:val="-3"/>
          <w:w w:val="103"/>
        </w:rPr>
        <w:t xml:space="preserve">Внести в </w:t>
      </w:r>
      <w:r w:rsidRPr="0041225B">
        <w:rPr>
          <w:bCs/>
          <w:spacing w:val="-9"/>
        </w:rPr>
        <w:t xml:space="preserve">решение </w:t>
      </w:r>
      <w:r>
        <w:rPr>
          <w:bCs/>
          <w:spacing w:val="-9"/>
        </w:rPr>
        <w:t>29</w:t>
      </w:r>
      <w:r w:rsidRPr="0041225B">
        <w:rPr>
          <w:bCs/>
          <w:spacing w:val="-9"/>
        </w:rPr>
        <w:t>-й сессии Совета депутатов Козихинского сельсовета</w:t>
      </w:r>
      <w:r>
        <w:rPr>
          <w:bCs/>
          <w:spacing w:val="-9"/>
        </w:rPr>
        <w:t xml:space="preserve"> Ордынского района Новосибирской области от 21.12.2018</w:t>
      </w:r>
      <w:r w:rsidRPr="0041225B">
        <w:rPr>
          <w:bCs/>
          <w:spacing w:val="-9"/>
        </w:rPr>
        <w:t xml:space="preserve"> года № 2</w:t>
      </w:r>
      <w:r>
        <w:rPr>
          <w:bCs/>
          <w:spacing w:val="-9"/>
        </w:rPr>
        <w:t>9/1</w:t>
      </w:r>
      <w:r w:rsidRPr="0041225B">
        <w:rPr>
          <w:bCs/>
          <w:spacing w:val="-9"/>
        </w:rPr>
        <w:t xml:space="preserve"> </w:t>
      </w:r>
      <w:r w:rsidRPr="0041225B">
        <w:rPr>
          <w:color w:val="323232"/>
          <w:spacing w:val="-9"/>
          <w:szCs w:val="28"/>
        </w:rPr>
        <w:t>«</w:t>
      </w:r>
      <w:r w:rsidRPr="0041225B">
        <w:rPr>
          <w:szCs w:val="28"/>
        </w:rPr>
        <w:t>О бюджете  Козихинского сельсовета Ордынского района Новосибирской области на 2019 год и  плановый период</w:t>
      </w:r>
      <w:r>
        <w:rPr>
          <w:szCs w:val="28"/>
        </w:rPr>
        <w:t xml:space="preserve"> </w:t>
      </w:r>
      <w:r w:rsidRPr="0041225B">
        <w:rPr>
          <w:szCs w:val="28"/>
        </w:rPr>
        <w:t>2020 и 2021 годов»</w:t>
      </w:r>
      <w:r>
        <w:rPr>
          <w:szCs w:val="28"/>
        </w:rPr>
        <w:t>,</w:t>
      </w:r>
      <w:r w:rsidRPr="0041225B">
        <w:t xml:space="preserve"> </w:t>
      </w:r>
      <w:r>
        <w:t>следующие изменения:</w:t>
      </w:r>
    </w:p>
    <w:p w:rsidR="007E0D89" w:rsidRPr="004B448B" w:rsidRDefault="007E0D89" w:rsidP="004B448B">
      <w:pPr>
        <w:pStyle w:val="ListParagraph"/>
        <w:shd w:val="clear" w:color="auto" w:fill="FFFFFF"/>
        <w:ind w:left="0" w:right="5" w:firstLine="360"/>
        <w:jc w:val="both"/>
        <w:rPr>
          <w:bCs/>
          <w:spacing w:val="-8"/>
        </w:rPr>
      </w:pPr>
      <w:r>
        <w:t xml:space="preserve">1.1.Статью 20. «Прогноз плана приватизации муниципального имущества Козихинского сельсовета Ордынского района Новосибирской области» </w:t>
      </w:r>
      <w:r w:rsidRPr="004B448B">
        <w:rPr>
          <w:bCs/>
          <w:spacing w:val="-8"/>
        </w:rPr>
        <w:t>изложить в следующей редакции:</w:t>
      </w:r>
    </w:p>
    <w:tbl>
      <w:tblPr>
        <w:tblW w:w="9439" w:type="dxa"/>
        <w:tblLayout w:type="fixed"/>
        <w:tblLook w:val="00A0"/>
      </w:tblPr>
      <w:tblGrid>
        <w:gridCol w:w="9439"/>
      </w:tblGrid>
      <w:tr w:rsidR="007E0D89" w:rsidRPr="0035465F" w:rsidTr="00CA2B51">
        <w:trPr>
          <w:trHeight w:val="2364"/>
        </w:trPr>
        <w:tc>
          <w:tcPr>
            <w:tcW w:w="9439" w:type="dxa"/>
          </w:tcPr>
          <w:p w:rsidR="007E0D89" w:rsidRPr="0035465F" w:rsidRDefault="007E0D89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35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975"/>
              <w:gridCol w:w="4680"/>
              <w:gridCol w:w="2700"/>
            </w:tblGrid>
            <w:tr w:rsidR="007E0D89" w:rsidRPr="0035465F" w:rsidTr="00CA2B51">
              <w:tc>
                <w:tcPr>
                  <w:tcW w:w="1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E0D89" w:rsidRPr="0035465F" w:rsidRDefault="007E0D89">
                  <w:pPr>
                    <w:pStyle w:val="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6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объекта</w:t>
                  </w:r>
                </w:p>
              </w:tc>
              <w:tc>
                <w:tcPr>
                  <w:tcW w:w="4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E0D89" w:rsidRPr="0035465F" w:rsidRDefault="007E0D89">
                  <w:pPr>
                    <w:pStyle w:val="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6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 объекта</w:t>
                  </w:r>
                </w:p>
              </w:tc>
              <w:tc>
                <w:tcPr>
                  <w:tcW w:w="2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E0D89" w:rsidRPr="0035465F" w:rsidRDefault="007E0D89">
                  <w:pPr>
                    <w:pStyle w:val="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6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 приватизации</w:t>
                  </w:r>
                </w:p>
              </w:tc>
            </w:tr>
            <w:tr w:rsidR="007E0D89" w:rsidRPr="0035465F" w:rsidTr="00CA2B51">
              <w:tc>
                <w:tcPr>
                  <w:tcW w:w="1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E0D89" w:rsidRPr="0035465F" w:rsidRDefault="007E0D89">
                  <w:pPr>
                    <w:pStyle w:val="a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35465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Автомобиль ВАЗ-21214</w:t>
                  </w:r>
                  <w:r w:rsidRPr="0035465F"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  <w:t xml:space="preserve">    </w:t>
                  </w:r>
                </w:p>
              </w:tc>
              <w:tc>
                <w:tcPr>
                  <w:tcW w:w="4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E0D89" w:rsidRPr="00CA2B51" w:rsidRDefault="007E0D89" w:rsidP="004C628E">
                  <w:pPr>
                    <w:pStyle w:val="a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CA2B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идентификационный номер (</w:t>
                  </w:r>
                  <w:r w:rsidRPr="00CA2B5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VIN</w:t>
                  </w:r>
                  <w:r w:rsidRPr="00CA2B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ХТА21214021632768, тип ТС ЛЕГКОВОЙ, </w:t>
                  </w:r>
                  <w:r w:rsidRPr="00CA2B5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2002 года выпуска, </w:t>
                  </w:r>
                  <w:r w:rsidRPr="00CA2B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модель, № двигателя 21214, 6744548, кузов (кабина, прицеп) № 1632768, цвет кузова (кабины) – ТЕМНО-БОРДОВЫЙ, </w:t>
                  </w:r>
                  <w:r w:rsidRPr="00CA2B5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государственный регистрационный знак Р723АХ54. </w:t>
                  </w:r>
                </w:p>
              </w:tc>
              <w:tc>
                <w:tcPr>
                  <w:tcW w:w="2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E0D89" w:rsidRPr="0035465F" w:rsidRDefault="007E0D89">
                  <w:pPr>
                    <w:pStyle w:val="a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5465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открытый аукцион</w:t>
                  </w:r>
                  <w:r w:rsidRPr="0035465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 продаже муниципального имущества  </w:t>
                  </w:r>
                </w:p>
              </w:tc>
            </w:tr>
          </w:tbl>
          <w:p w:rsidR="007E0D89" w:rsidRPr="0035465F" w:rsidRDefault="007E0D89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D89" w:rsidRPr="0035465F" w:rsidRDefault="007E0D89" w:rsidP="004B448B">
            <w:pPr>
              <w:pStyle w:val="a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465F">
              <w:rPr>
                <w:rFonts w:ascii="Times New Roman" w:hAnsi="Times New Roman" w:cs="Times New Roman"/>
                <w:sz w:val="28"/>
                <w:szCs w:val="28"/>
              </w:rPr>
              <w:t>2. Контроль за исполнением настоящего решения возложить на ревизионную комиссию Совета депутатов Козихинского сельсовета Ордынского района Новосибирской области (Захаров А.А.).</w:t>
            </w:r>
          </w:p>
          <w:p w:rsidR="007E0D89" w:rsidRPr="0035465F" w:rsidRDefault="007E0D89" w:rsidP="004B448B">
            <w:pPr>
              <w:ind w:firstLine="360"/>
              <w:jc w:val="both"/>
            </w:pPr>
            <w:r w:rsidRPr="0035465F">
              <w:t>3. Опубликовать настоящее решение в периодическом печатном издании «Пресс-Бюллетень» и на официальном сайте Козихинского сельсовета Ордынского района Новосибирской области.</w:t>
            </w:r>
          </w:p>
          <w:p w:rsidR="007E0D89" w:rsidRPr="0035465F" w:rsidRDefault="007E0D89" w:rsidP="004B448B">
            <w:pPr>
              <w:pStyle w:val="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D89" w:rsidRPr="0035465F" w:rsidRDefault="007E0D89">
            <w:pPr>
              <w:rPr>
                <w:sz w:val="24"/>
                <w:szCs w:val="24"/>
              </w:rPr>
            </w:pPr>
          </w:p>
        </w:tc>
      </w:tr>
    </w:tbl>
    <w:p w:rsidR="007E0D89" w:rsidRDefault="007E0D89" w:rsidP="004C628E">
      <w:pPr>
        <w:jc w:val="both"/>
      </w:pPr>
    </w:p>
    <w:tbl>
      <w:tblPr>
        <w:tblW w:w="0" w:type="auto"/>
        <w:tblLook w:val="01E0"/>
      </w:tblPr>
      <w:tblGrid>
        <w:gridCol w:w="5166"/>
        <w:gridCol w:w="4405"/>
      </w:tblGrid>
      <w:tr w:rsidR="007E0D89" w:rsidRPr="00A5735E" w:rsidTr="00720F03">
        <w:tc>
          <w:tcPr>
            <w:tcW w:w="5328" w:type="dxa"/>
          </w:tcPr>
          <w:p w:rsidR="007E0D89" w:rsidRPr="00A5735E" w:rsidRDefault="007E0D89" w:rsidP="00720F03">
            <w:pPr>
              <w:shd w:val="clear" w:color="auto" w:fill="FFFFFF"/>
              <w:tabs>
                <w:tab w:val="left" w:pos="701"/>
              </w:tabs>
              <w:jc w:val="both"/>
              <w:rPr>
                <w:spacing w:val="-1"/>
              </w:rPr>
            </w:pPr>
            <w:r w:rsidRPr="00A5735E">
              <w:rPr>
                <w:spacing w:val="-1"/>
              </w:rPr>
              <w:t>Председатель Совета депутатов</w:t>
            </w:r>
          </w:p>
          <w:p w:rsidR="007E0D89" w:rsidRPr="00A5735E" w:rsidRDefault="007E0D89" w:rsidP="00720F03">
            <w:pPr>
              <w:shd w:val="clear" w:color="auto" w:fill="FFFFFF"/>
              <w:tabs>
                <w:tab w:val="left" w:pos="701"/>
              </w:tabs>
              <w:jc w:val="both"/>
              <w:rPr>
                <w:spacing w:val="-1"/>
              </w:rPr>
            </w:pPr>
            <w:r w:rsidRPr="00A5735E">
              <w:rPr>
                <w:spacing w:val="-1"/>
              </w:rPr>
              <w:t>Козихинского сельсовета</w:t>
            </w:r>
          </w:p>
          <w:p w:rsidR="007E0D89" w:rsidRPr="00A5735E" w:rsidRDefault="007E0D89" w:rsidP="00720F03">
            <w:pPr>
              <w:shd w:val="clear" w:color="auto" w:fill="FFFFFF"/>
              <w:tabs>
                <w:tab w:val="left" w:pos="701"/>
              </w:tabs>
              <w:jc w:val="both"/>
              <w:rPr>
                <w:spacing w:val="-1"/>
              </w:rPr>
            </w:pPr>
            <w:r w:rsidRPr="00A5735E">
              <w:rPr>
                <w:spacing w:val="-1"/>
              </w:rPr>
              <w:t xml:space="preserve">Ордынского района </w:t>
            </w:r>
          </w:p>
          <w:p w:rsidR="007E0D89" w:rsidRPr="00A5735E" w:rsidRDefault="007E0D89" w:rsidP="00720F03">
            <w:pPr>
              <w:shd w:val="clear" w:color="auto" w:fill="FFFFFF"/>
              <w:tabs>
                <w:tab w:val="left" w:pos="701"/>
              </w:tabs>
              <w:jc w:val="both"/>
              <w:rPr>
                <w:spacing w:val="-1"/>
              </w:rPr>
            </w:pPr>
            <w:r w:rsidRPr="00A5735E">
              <w:rPr>
                <w:spacing w:val="-1"/>
              </w:rPr>
              <w:t xml:space="preserve">Новосибирской области                          </w:t>
            </w:r>
          </w:p>
          <w:p w:rsidR="007E0D89" w:rsidRPr="00A5735E" w:rsidRDefault="007E0D89" w:rsidP="00720F03">
            <w:pPr>
              <w:tabs>
                <w:tab w:val="left" w:pos="701"/>
              </w:tabs>
              <w:jc w:val="both"/>
            </w:pPr>
            <w:r w:rsidRPr="00A5735E">
              <w:rPr>
                <w:color w:val="000000"/>
              </w:rPr>
              <w:t xml:space="preserve">______________ </w:t>
            </w:r>
            <w:r>
              <w:rPr>
                <w:spacing w:val="-1"/>
              </w:rPr>
              <w:t>О.П. Носова</w:t>
            </w:r>
          </w:p>
        </w:tc>
        <w:tc>
          <w:tcPr>
            <w:tcW w:w="4526" w:type="dxa"/>
          </w:tcPr>
          <w:p w:rsidR="007E0D89" w:rsidRPr="00A5735E" w:rsidRDefault="007E0D89" w:rsidP="00720F03">
            <w:pPr>
              <w:shd w:val="clear" w:color="auto" w:fill="FFFFFF"/>
              <w:tabs>
                <w:tab w:val="left" w:pos="701"/>
              </w:tabs>
              <w:jc w:val="both"/>
              <w:rPr>
                <w:color w:val="000000"/>
              </w:rPr>
            </w:pPr>
            <w:r w:rsidRPr="00A5735E">
              <w:rPr>
                <w:color w:val="000000"/>
              </w:rPr>
              <w:t>Глава Козихинского сельсовета Ордынского района</w:t>
            </w:r>
          </w:p>
          <w:p w:rsidR="007E0D89" w:rsidRPr="00A5735E" w:rsidRDefault="007E0D89" w:rsidP="00720F03">
            <w:pPr>
              <w:tabs>
                <w:tab w:val="left" w:pos="701"/>
              </w:tabs>
              <w:jc w:val="both"/>
              <w:rPr>
                <w:color w:val="000000"/>
              </w:rPr>
            </w:pPr>
            <w:r w:rsidRPr="00A5735E">
              <w:rPr>
                <w:color w:val="000000"/>
              </w:rPr>
              <w:t>Новосибирской области</w:t>
            </w:r>
          </w:p>
          <w:p w:rsidR="007E0D89" w:rsidRPr="00A5735E" w:rsidRDefault="007E0D89" w:rsidP="00720F03">
            <w:pPr>
              <w:tabs>
                <w:tab w:val="left" w:pos="701"/>
              </w:tabs>
              <w:jc w:val="both"/>
              <w:rPr>
                <w:color w:val="000000"/>
              </w:rPr>
            </w:pPr>
          </w:p>
          <w:p w:rsidR="007E0D89" w:rsidRPr="00A5735E" w:rsidRDefault="007E0D89" w:rsidP="00720F03">
            <w:pPr>
              <w:tabs>
                <w:tab w:val="left" w:pos="701"/>
              </w:tabs>
              <w:jc w:val="both"/>
            </w:pPr>
            <w:r>
              <w:rPr>
                <w:color w:val="000000"/>
              </w:rPr>
              <w:t>______________ В.В. Пехенько</w:t>
            </w:r>
          </w:p>
        </w:tc>
      </w:tr>
    </w:tbl>
    <w:p w:rsidR="007E0D89" w:rsidRPr="00497D93" w:rsidRDefault="007E0D89"/>
    <w:sectPr w:rsidR="007E0D89" w:rsidRPr="00497D93" w:rsidSect="00BC4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C1407"/>
    <w:multiLevelType w:val="hybridMultilevel"/>
    <w:tmpl w:val="05D4E216"/>
    <w:lvl w:ilvl="0" w:tplc="0419000F">
      <w:start w:val="1"/>
      <w:numFmt w:val="decimal"/>
      <w:lvlText w:val="%1."/>
      <w:lvlJc w:val="left"/>
      <w:pPr>
        <w:ind w:left="19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6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04" w:hanging="180"/>
      </w:pPr>
      <w:rPr>
        <w:rFonts w:cs="Times New Roman"/>
      </w:rPr>
    </w:lvl>
  </w:abstractNum>
  <w:abstractNum w:abstractNumId="1">
    <w:nsid w:val="490171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622A3D7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76F86437"/>
    <w:multiLevelType w:val="hybridMultilevel"/>
    <w:tmpl w:val="0284C6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B437DD4"/>
    <w:multiLevelType w:val="hybridMultilevel"/>
    <w:tmpl w:val="3F9A58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628E"/>
    <w:rsid w:val="00010B5F"/>
    <w:rsid w:val="000203A7"/>
    <w:rsid w:val="00024781"/>
    <w:rsid w:val="00185745"/>
    <w:rsid w:val="002711A3"/>
    <w:rsid w:val="002B1222"/>
    <w:rsid w:val="0035465F"/>
    <w:rsid w:val="0041225B"/>
    <w:rsid w:val="00497D93"/>
    <w:rsid w:val="004B448B"/>
    <w:rsid w:val="004C628E"/>
    <w:rsid w:val="00647628"/>
    <w:rsid w:val="00656FC6"/>
    <w:rsid w:val="0066635E"/>
    <w:rsid w:val="00687839"/>
    <w:rsid w:val="00720F03"/>
    <w:rsid w:val="007D1A71"/>
    <w:rsid w:val="007E0D89"/>
    <w:rsid w:val="0082003B"/>
    <w:rsid w:val="008B4695"/>
    <w:rsid w:val="009010EA"/>
    <w:rsid w:val="00913005"/>
    <w:rsid w:val="00A5735E"/>
    <w:rsid w:val="00A619FC"/>
    <w:rsid w:val="00A90FEB"/>
    <w:rsid w:val="00AA09AF"/>
    <w:rsid w:val="00BC4439"/>
    <w:rsid w:val="00C255F0"/>
    <w:rsid w:val="00C74796"/>
    <w:rsid w:val="00CA2B51"/>
    <w:rsid w:val="00CE0426"/>
    <w:rsid w:val="00D145D8"/>
    <w:rsid w:val="00D3628F"/>
    <w:rsid w:val="00DE3008"/>
    <w:rsid w:val="00F14014"/>
    <w:rsid w:val="00F45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28E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4C628E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C628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">
    <w:name w:val="Текст (лев. подпись)"/>
    <w:basedOn w:val="Normal"/>
    <w:next w:val="Normal"/>
    <w:uiPriority w:val="99"/>
    <w:rsid w:val="004C628E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customStyle="1" w:styleId="ConsPlusTitle">
    <w:name w:val="ConsPlusTitle"/>
    <w:uiPriority w:val="99"/>
    <w:rsid w:val="00F1401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4122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39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228</TotalTime>
  <Pages>2</Pages>
  <Words>376</Words>
  <Characters>2146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Пользователь Windows</cp:lastModifiedBy>
  <cp:revision>9</cp:revision>
  <dcterms:created xsi:type="dcterms:W3CDTF">2018-10-29T05:04:00Z</dcterms:created>
  <dcterms:modified xsi:type="dcterms:W3CDTF">2019-05-27T17:14:00Z</dcterms:modified>
</cp:coreProperties>
</file>